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Mecklenburgstraße in Schwerin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Mecklenburgstraße in Schwerin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